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Rayleigh and Wickford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Rayleigh and Wickford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Rayleigh and Wickford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Rayleigh and Wickford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Rayleigh and Wickford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Rayleigh and Wickford are estimated to have a score of 1-2 on the PGSI (low-risk gambling), whilst </w:t>
      </w:r>
      <w:r w:rsidRPr="00773DF7">
        <w:rPr>
          <w:rFonts w:ascii="Libre Franklin Light" w:hAnsi="Libre Franklin Light" w:cs="Calibri Light"/>
          <w:b/>
          <w:bCs/>
          <w:color w:val="C45911" w:themeColor="accent2" w:themeShade="BF"/>
        </w:rPr>
        <w:t xml:space="preserve">2.3%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61.1% </w:t>
      </w:r>
      <w:r w:rsidRPr="004747BF">
        <w:rPr>
          <w:rFonts w:ascii="Libre Franklin Light" w:eastAsia="Times New Roman" w:hAnsi="Libre Franklin Light" w:cs="Calibri Light"/>
        </w:rPr>
        <w:t xml:space="preserve">of those respondents classified as PGSI 8+ in Rayleigh and Wickford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Rayleigh and Wickford is estimated to be </w:t>
      </w:r>
      <w:r w:rsidRPr="00773DF7">
        <w:rPr>
          <w:rFonts w:ascii="Libre Franklin Light" w:eastAsia="Times New Roman" w:hAnsi="Libre Franklin Light" w:cs="Calibri Light"/>
          <w:b/>
          <w:bCs/>
          <w:color w:val="C45911" w:themeColor="accent2" w:themeShade="BF"/>
        </w:rPr>
        <w:t xml:space="preserve">£1,007,012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Rayleigh and Wickford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Rayleigh and Wickford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Rayleigh and Wickford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Rayleigh and Wickford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ayleigh and Wickfor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Rayleigh and Wickford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ayleigh and Wickfor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Rayleigh and Wickford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Rayleigh and Wickford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ayleigh and Wickfor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Rayleigh and Wickford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Rayleigh and Wickford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Rayleigh and Wickford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Rayleigh and Wickford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Rayleigh and Wickford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Rayleigh and Wickford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£1,007,012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Rayleigh and Wickford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£16,403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£339,214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£24,300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£6,834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£12,530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£607,731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£1,007,012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Rayleigh and Wickford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Rayleigh and Wickford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Rayleigh and Wickford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Rayleigh and Wickford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Rayleigh and Wickford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Rayleigh and Wickford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Rayleigh and Wickford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Rayleigh and Wickford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Rayleigh and Wickford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Rayleigh and Wickford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Rayleigh and Wickford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Rayleigh and Wickford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A610A6D-1402-4B87-8918-6DFCF8E5EA4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